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F72E36" w:rsidRDefault="00F72E36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F72E3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F72E36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72E36" w:rsidRPr="0055796D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D22AA2">
              <w:rPr>
                <w:rFonts w:ascii="Times New Roman" w:hAnsi="Times New Roman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№119) </w:t>
            </w:r>
          </w:p>
          <w:p w:rsidR="00F72E36" w:rsidRPr="00D22AA2" w:rsidRDefault="00F72E36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  <w:lang w:eastAsia="en-US"/>
              </w:rPr>
              <w:t>абз. 5/пп.3.1.1/п.3.1/разд.3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FC0AB5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  <w:p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5F607B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DF7571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D22AA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Не установлено</w:t>
            </w:r>
          </w:p>
        </w:tc>
      </w:tr>
      <w:tr w:rsidR="00F72E36" w:rsidRPr="00D22AA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2A5671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F72E36" w:rsidRPr="00D22AA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8A1C52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0B21">
              <w:rPr>
                <w:rFonts w:ascii="Times New Roman" w:hAnsi="Times New Roman"/>
              </w:rPr>
              <w:t>Предоставление мер социальной поддержки отдельным категориям граждан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Земельный налог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5A70DA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100% от ставок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(0/814х100)</w:t>
            </w:r>
            <w:bookmarkStart w:id="2" w:name="_GoBack"/>
            <w:bookmarkEnd w:id="2"/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F72E36" w:rsidRPr="00D22AA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тыс.руб.</w:t>
            </w:r>
          </w:p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тыс.руб.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тыс.руб.</w:t>
            </w:r>
          </w:p>
          <w:p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тыс.руб.</w:t>
            </w:r>
          </w:p>
          <w:p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тыс.руб.</w:t>
            </w:r>
          </w:p>
          <w:p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72E36" w:rsidRPr="00D22AA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D22AA2" w:rsidRDefault="00F72E36" w:rsidP="008A1C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185,0</w:t>
            </w:r>
          </w:p>
        </w:tc>
      </w:tr>
      <w:tr w:rsidR="00F72E3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72E36" w:rsidRPr="0055796D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F72E36" w:rsidRPr="003A7EDF" w:rsidRDefault="00F72E36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F72E36" w:rsidRPr="00BB0E15" w:rsidRDefault="00F72E36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72E36" w:rsidRDefault="00F72E36"/>
    <w:sectPr w:rsidR="00F72E36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774FB"/>
    <w:rsid w:val="00084BCA"/>
    <w:rsid w:val="000C0783"/>
    <w:rsid w:val="000D4D18"/>
    <w:rsid w:val="00100AF4"/>
    <w:rsid w:val="0012549B"/>
    <w:rsid w:val="001872C6"/>
    <w:rsid w:val="001C0C04"/>
    <w:rsid w:val="001C5BFE"/>
    <w:rsid w:val="001E0C84"/>
    <w:rsid w:val="00207D05"/>
    <w:rsid w:val="00291195"/>
    <w:rsid w:val="002929FE"/>
    <w:rsid w:val="00294A60"/>
    <w:rsid w:val="002A5671"/>
    <w:rsid w:val="002D03F1"/>
    <w:rsid w:val="002D1214"/>
    <w:rsid w:val="002E0607"/>
    <w:rsid w:val="00330EBE"/>
    <w:rsid w:val="00360897"/>
    <w:rsid w:val="003637F6"/>
    <w:rsid w:val="00396EE4"/>
    <w:rsid w:val="003A7EDF"/>
    <w:rsid w:val="003D149D"/>
    <w:rsid w:val="003E1D18"/>
    <w:rsid w:val="003F496A"/>
    <w:rsid w:val="00400DF9"/>
    <w:rsid w:val="0040409D"/>
    <w:rsid w:val="00407653"/>
    <w:rsid w:val="004334C8"/>
    <w:rsid w:val="00437FC3"/>
    <w:rsid w:val="00476BB9"/>
    <w:rsid w:val="004D0065"/>
    <w:rsid w:val="004E12AB"/>
    <w:rsid w:val="004E1320"/>
    <w:rsid w:val="00503159"/>
    <w:rsid w:val="00514DB6"/>
    <w:rsid w:val="0052163B"/>
    <w:rsid w:val="00522B0B"/>
    <w:rsid w:val="0055796D"/>
    <w:rsid w:val="00597D21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F2E42"/>
    <w:rsid w:val="0075542A"/>
    <w:rsid w:val="00763C89"/>
    <w:rsid w:val="00771037"/>
    <w:rsid w:val="00794104"/>
    <w:rsid w:val="007C61C9"/>
    <w:rsid w:val="007D2D19"/>
    <w:rsid w:val="007E160F"/>
    <w:rsid w:val="007F55EC"/>
    <w:rsid w:val="00810E19"/>
    <w:rsid w:val="008170CB"/>
    <w:rsid w:val="00821EDA"/>
    <w:rsid w:val="0083080E"/>
    <w:rsid w:val="00882466"/>
    <w:rsid w:val="008A1C52"/>
    <w:rsid w:val="008A4FDE"/>
    <w:rsid w:val="008A7A3D"/>
    <w:rsid w:val="008E47F5"/>
    <w:rsid w:val="008F3FC1"/>
    <w:rsid w:val="009326FD"/>
    <w:rsid w:val="00935181"/>
    <w:rsid w:val="00944023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27833"/>
    <w:rsid w:val="00A4105F"/>
    <w:rsid w:val="00AB0B21"/>
    <w:rsid w:val="00AB7F03"/>
    <w:rsid w:val="00B02F92"/>
    <w:rsid w:val="00B03F6B"/>
    <w:rsid w:val="00B16C4A"/>
    <w:rsid w:val="00B720F2"/>
    <w:rsid w:val="00B84BDC"/>
    <w:rsid w:val="00BA624F"/>
    <w:rsid w:val="00BB0E15"/>
    <w:rsid w:val="00BF727C"/>
    <w:rsid w:val="00C23172"/>
    <w:rsid w:val="00C31711"/>
    <w:rsid w:val="00C50C69"/>
    <w:rsid w:val="00C7013A"/>
    <w:rsid w:val="00CE3CB1"/>
    <w:rsid w:val="00CF3CC0"/>
    <w:rsid w:val="00D01C98"/>
    <w:rsid w:val="00D0399E"/>
    <w:rsid w:val="00D22AA2"/>
    <w:rsid w:val="00D33F29"/>
    <w:rsid w:val="00D4646B"/>
    <w:rsid w:val="00D60684"/>
    <w:rsid w:val="00D81212"/>
    <w:rsid w:val="00D8263C"/>
    <w:rsid w:val="00D86E03"/>
    <w:rsid w:val="00D9652C"/>
    <w:rsid w:val="00DC04C7"/>
    <w:rsid w:val="00DC75CE"/>
    <w:rsid w:val="00DF7569"/>
    <w:rsid w:val="00DF7571"/>
    <w:rsid w:val="00E178B7"/>
    <w:rsid w:val="00E36F1A"/>
    <w:rsid w:val="00E400A7"/>
    <w:rsid w:val="00E5301C"/>
    <w:rsid w:val="00E846D3"/>
    <w:rsid w:val="00EB1060"/>
    <w:rsid w:val="00EB1203"/>
    <w:rsid w:val="00F34C7C"/>
    <w:rsid w:val="00F46816"/>
    <w:rsid w:val="00F53175"/>
    <w:rsid w:val="00F72E36"/>
    <w:rsid w:val="00F855A1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3</Pages>
  <Words>861</Words>
  <Characters>4911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105</cp:revision>
  <cp:lastPrinted>2021-07-12T04:03:00Z</cp:lastPrinted>
  <dcterms:created xsi:type="dcterms:W3CDTF">2021-07-12T04:03:00Z</dcterms:created>
  <dcterms:modified xsi:type="dcterms:W3CDTF">2021-08-27T06:05:00Z</dcterms:modified>
</cp:coreProperties>
</file>